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78C1" w:rsidR="00A82B97" w:rsidP="234FD796" w:rsidRDefault="00997F14" w14:paraId="2AD63A0B" w14:textId="3EFE809E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234FD796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Hlk145348051" w:id="0"/>
      <w:r w:rsidRPr="234FD796" w:rsidR="00A82B97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234FD796" w:rsidR="00A82B97">
        <w:rPr>
          <w:rFonts w:ascii="Corbel" w:hAnsi="Corbel"/>
          <w:i w:val="1"/>
          <w:iCs w:val="1"/>
          <w:sz w:val="24"/>
          <w:szCs w:val="24"/>
        </w:rPr>
        <w:t>UR nr</w:t>
      </w:r>
      <w:r w:rsidRPr="234FD796" w:rsidR="00A82B97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A678C1" w:rsidR="00A82B97" w:rsidP="00A82B97" w:rsidRDefault="00A82B97" w14:paraId="777D93A1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SYLABUS</w:t>
      </w:r>
    </w:p>
    <w:p w:rsidRPr="00A678C1" w:rsidR="00A82B97" w:rsidP="00A82B97" w:rsidRDefault="00A82B97" w14:paraId="27958D50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dotyczy cyklu kształcenia</w:t>
      </w:r>
      <w:bookmarkStart w:name="_Hlk90546198" w:id="1"/>
      <w:r w:rsidRPr="00A678C1">
        <w:rPr>
          <w:rFonts w:ascii="Corbel" w:hAnsi="Corbel"/>
          <w:b/>
          <w:smallCaps/>
          <w:sz w:val="24"/>
          <w:szCs w:val="24"/>
        </w:rPr>
        <w:t xml:space="preserve"> 2023/2024-2024/2025</w:t>
      </w:r>
    </w:p>
    <w:p w:rsidRPr="00A678C1" w:rsidR="00A82B97" w:rsidP="00A82B97" w:rsidRDefault="00A82B97" w14:paraId="2F5AF96D" w14:textId="74A4B46C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34FD796" w:rsidR="06A6F720">
        <w:rPr>
          <w:rFonts w:ascii="Corbel" w:hAnsi="Corbel"/>
          <w:sz w:val="24"/>
          <w:szCs w:val="24"/>
        </w:rPr>
        <w:t>(skrajne daty)</w:t>
      </w:r>
    </w:p>
    <w:p w:rsidRPr="00DE212F" w:rsidR="00A82B97" w:rsidP="00A82B97" w:rsidRDefault="00A82B97" w14:paraId="501F8963" w14:textId="7864E421">
      <w:pPr>
        <w:spacing w:after="0" w:line="240" w:lineRule="exact"/>
        <w:jc w:val="both"/>
        <w:rPr>
          <w:rFonts w:ascii="Corbel" w:hAnsi="Corbel"/>
        </w:rPr>
      </w:pP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DE212F">
        <w:rPr>
          <w:rFonts w:ascii="Corbel" w:hAnsi="Corbel"/>
        </w:rPr>
        <w:tab/>
      </w:r>
      <w:r w:rsidRPr="00DE212F" w:rsidR="00A82B97">
        <w:rPr>
          <w:rFonts w:ascii="Corbel" w:hAnsi="Corbel"/>
        </w:rPr>
        <w:t>Rok akademicki 202</w:t>
      </w:r>
      <w:bookmarkEnd w:id="1"/>
      <w:r w:rsidRPr="00DE212F" w:rsidR="00A82B97">
        <w:rPr>
          <w:rFonts w:ascii="Corbel" w:hAnsi="Corbel"/>
        </w:rPr>
        <w:t>4</w:t>
      </w:r>
      <w:r w:rsidRPr="00DE212F" w:rsidR="030B283B">
        <w:rPr>
          <w:rFonts w:ascii="Corbel" w:hAnsi="Corbel"/>
        </w:rPr>
        <w:t>/2025</w:t>
      </w:r>
      <w:bookmarkEnd w:id="0"/>
    </w:p>
    <w:p w:rsidRPr="009C54AE" w:rsidR="0085747A" w:rsidP="009C54AE" w:rsidRDefault="0085747A" w14:paraId="2D74346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5E0C0C64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39FF8CBB" w14:paraId="2AE3A9BB" w14:textId="77777777">
        <w:tc>
          <w:tcPr>
            <w:tcW w:w="2694" w:type="dxa"/>
            <w:vAlign w:val="center"/>
          </w:tcPr>
          <w:p w:rsidRPr="009C54AE" w:rsidR="0085747A" w:rsidP="009C54AE" w:rsidRDefault="00C05F44" w14:paraId="0F444D8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314AD6EA" w:rsidRDefault="0066243F" w14:paraId="4A5E9E1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14AD6EA">
              <w:rPr>
                <w:rFonts w:ascii="Corbel" w:hAnsi="Corbel"/>
                <w:bCs/>
                <w:sz w:val="24"/>
                <w:szCs w:val="24"/>
              </w:rPr>
              <w:t>Podmioty niepubliczne w administracji publicznej</w:t>
            </w:r>
          </w:p>
        </w:tc>
      </w:tr>
      <w:tr w:rsidRPr="009C54AE" w:rsidR="0085747A" w:rsidTr="39FF8CBB" w14:paraId="525D5FAA" w14:textId="77777777">
        <w:tc>
          <w:tcPr>
            <w:tcW w:w="2694" w:type="dxa"/>
            <w:vAlign w:val="center"/>
          </w:tcPr>
          <w:p w:rsidRPr="009C54AE" w:rsidR="0085747A" w:rsidP="009C54AE" w:rsidRDefault="00C05F44" w14:paraId="7AF3287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6243F" w14:paraId="5D63A27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A2SO51</w:t>
            </w:r>
          </w:p>
        </w:tc>
      </w:tr>
      <w:tr w:rsidRPr="009C54AE" w:rsidR="0085747A" w:rsidTr="39FF8CBB" w14:paraId="74A93DAC" w14:textId="77777777">
        <w:tc>
          <w:tcPr>
            <w:tcW w:w="2694" w:type="dxa"/>
            <w:vAlign w:val="center"/>
          </w:tcPr>
          <w:p w:rsidRPr="009C54AE" w:rsidR="0085747A" w:rsidP="00EA4832" w:rsidRDefault="0085747A" w14:paraId="632BD6D2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314AD6EA" w:rsidRDefault="00EC60CE" w14:paraId="23DD1CDE" w14:textId="42EE01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4AD6E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39FF8CBB" w14:paraId="6CBDA53D" w14:textId="77777777">
        <w:tc>
          <w:tcPr>
            <w:tcW w:w="2694" w:type="dxa"/>
            <w:vAlign w:val="center"/>
          </w:tcPr>
          <w:p w:rsidRPr="009C54AE" w:rsidR="0085747A" w:rsidP="009C54AE" w:rsidRDefault="0085747A" w14:paraId="1BAFE53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314AD6EA" w:rsidRDefault="0E8180A5" w14:paraId="45F896CA" w14:textId="6EA694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4AD6EA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A82B97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314AD6E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314AD6EA" w:rsidR="002673CD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Pr="009C54AE" w:rsidR="0085747A" w:rsidTr="39FF8CBB" w14:paraId="3B993B48" w14:textId="77777777">
        <w:tc>
          <w:tcPr>
            <w:tcW w:w="2694" w:type="dxa"/>
            <w:vAlign w:val="center"/>
          </w:tcPr>
          <w:p w:rsidRPr="009C54AE" w:rsidR="0085747A" w:rsidP="009C54AE" w:rsidRDefault="0085747A" w14:paraId="4278F78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673CD" w14:paraId="35BD560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39FF8CBB" w14:paraId="6CFFDAB5" w14:textId="77777777">
        <w:tc>
          <w:tcPr>
            <w:tcW w:w="2694" w:type="dxa"/>
            <w:vAlign w:val="center"/>
          </w:tcPr>
          <w:p w:rsidRPr="009C54AE" w:rsidR="0085747A" w:rsidP="009C54AE" w:rsidRDefault="00DE4A14" w14:paraId="008407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C60CE" w14:paraId="6424A5F7" w14:textId="276542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Pr="009C54AE" w:rsidR="0085747A" w:rsidTr="39FF8CBB" w14:paraId="69473E71" w14:textId="77777777">
        <w:tc>
          <w:tcPr>
            <w:tcW w:w="2694" w:type="dxa"/>
            <w:vAlign w:val="center"/>
          </w:tcPr>
          <w:p w:rsidRPr="009C54AE" w:rsidR="0085747A" w:rsidP="009C54AE" w:rsidRDefault="0085747A" w14:paraId="2E763F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2673CD" w:rsidRDefault="002673CD" w14:paraId="0964561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85747A" w:rsidTr="39FF8CBB" w14:paraId="015F41BC" w14:textId="77777777">
        <w:tc>
          <w:tcPr>
            <w:tcW w:w="2694" w:type="dxa"/>
            <w:vAlign w:val="center"/>
          </w:tcPr>
          <w:p w:rsidRPr="009C54AE" w:rsidR="0085747A" w:rsidP="009C54AE" w:rsidRDefault="0085747A" w14:paraId="6D33549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6243F" w14:paraId="6540C8A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673C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39FF8CBB" w14:paraId="2BB7F6D8" w14:textId="77777777">
        <w:tc>
          <w:tcPr>
            <w:tcW w:w="2694" w:type="dxa"/>
            <w:vAlign w:val="center"/>
          </w:tcPr>
          <w:p w:rsidRPr="009C54AE" w:rsidR="0085747A" w:rsidP="009C54AE" w:rsidRDefault="0085747A" w14:paraId="3E69753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314AD6EA" w:rsidRDefault="68560330" w14:paraId="6EC236A9" w14:textId="244F74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9FF8CBB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DF254D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39FF8CBB">
              <w:rPr>
                <w:rFonts w:ascii="Corbel" w:hAnsi="Corbel"/>
                <w:b w:val="0"/>
                <w:sz w:val="24"/>
                <w:szCs w:val="24"/>
              </w:rPr>
              <w:t xml:space="preserve">/semestr </w:t>
            </w:r>
            <w:r w:rsidR="00DF254D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9C54AE" w:rsidR="0085747A" w:rsidTr="39FF8CBB" w14:paraId="07C3D3AD" w14:textId="77777777">
        <w:tc>
          <w:tcPr>
            <w:tcW w:w="2694" w:type="dxa"/>
            <w:vAlign w:val="center"/>
          </w:tcPr>
          <w:p w:rsidRPr="009C54AE" w:rsidR="0085747A" w:rsidP="009C54AE" w:rsidRDefault="0085747A" w14:paraId="4B85834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6243F" w14:paraId="5C0A073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9C54AE" w:rsidR="00923D7D" w:rsidTr="39FF8CBB" w14:paraId="45A5BDFB" w14:textId="77777777">
        <w:tc>
          <w:tcPr>
            <w:tcW w:w="2694" w:type="dxa"/>
            <w:vAlign w:val="center"/>
          </w:tcPr>
          <w:p w:rsidRPr="009C54AE" w:rsidR="00923D7D" w:rsidP="009C54AE" w:rsidRDefault="00923D7D" w14:paraId="7E9C4FA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2673CD" w14:paraId="4DA81E7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39FF8CBB" w14:paraId="4D7843AA" w14:textId="77777777">
        <w:tc>
          <w:tcPr>
            <w:tcW w:w="2694" w:type="dxa"/>
            <w:vAlign w:val="center"/>
          </w:tcPr>
          <w:p w:rsidRPr="009C54AE" w:rsidR="0085747A" w:rsidP="009C54AE" w:rsidRDefault="0085747A" w14:paraId="02761E9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2673CD" w:rsidRDefault="00824AC1" w14:paraId="0880BA50" w14:textId="65D0C1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  <w:tr w:rsidRPr="009C54AE" w:rsidR="00824AC1" w:rsidTr="39FF8CBB" w14:paraId="7F602694" w14:textId="77777777">
        <w:tc>
          <w:tcPr>
            <w:tcW w:w="2694" w:type="dxa"/>
            <w:vAlign w:val="center"/>
          </w:tcPr>
          <w:p w:rsidRPr="009C54AE" w:rsidR="00824AC1" w:rsidP="00824AC1" w:rsidRDefault="00824AC1" w14:paraId="19C8AE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24AC1" w:rsidP="314AD6EA" w:rsidRDefault="00824AC1" w14:paraId="42E8FDDF" w14:textId="0CF47E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4AD6EA"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:rsidRPr="009C54AE" w:rsidR="0085747A" w:rsidP="009C54AE" w:rsidRDefault="0085747A" w14:paraId="26B5026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092A5FB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39A6ED10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53E142C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9C54AE" w:rsidR="00015B8F" w:rsidTr="234FD796" w14:paraId="77B75FE5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03CB761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2F7EAA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234FD796" w:rsidRDefault="00015B8F" w14:paraId="296FF3A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34FD796" w:rsidR="094EF3A3">
              <w:rPr>
                <w:rFonts w:ascii="Corbel" w:hAnsi="Corbel"/>
              </w:rPr>
              <w:t>Wykł</w:t>
            </w:r>
            <w:r w:rsidRPr="234FD796" w:rsidR="094EF3A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6E3384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234FD796" w:rsidRDefault="00015B8F" w14:paraId="15F35A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34FD796" w:rsidR="094EF3A3">
              <w:rPr>
                <w:rFonts w:ascii="Corbel" w:hAnsi="Corbel"/>
              </w:rPr>
              <w:t>Konw</w:t>
            </w:r>
            <w:r w:rsidRPr="234FD796" w:rsidR="094EF3A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3F433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34FD796" w:rsidRDefault="00015B8F" w14:paraId="3A66BE8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34FD796" w:rsidR="094EF3A3">
              <w:rPr>
                <w:rFonts w:ascii="Corbel" w:hAnsi="Corbel"/>
              </w:rPr>
              <w:t>Sem</w:t>
            </w:r>
            <w:r w:rsidRPr="234FD796" w:rsidR="094EF3A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12A9507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234FD796" w:rsidRDefault="00015B8F" w14:paraId="04818B6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34FD796" w:rsidR="094EF3A3">
              <w:rPr>
                <w:rFonts w:ascii="Corbel" w:hAnsi="Corbel"/>
              </w:rPr>
              <w:t>Prakt</w:t>
            </w:r>
            <w:r w:rsidRPr="234FD796" w:rsidR="094EF3A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8CDA68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47AD7D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234FD796" w14:paraId="0E15812E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34FD796" w:rsidRDefault="00824AC1" w14:paraId="50E6B9A5" w14:textId="1BD61552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34FD796" w:rsidR="374E4491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34FD796" w:rsidRDefault="002673CD" w14:paraId="3E6CC6AF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34FD796" w:rsidR="002673C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34FD796" w:rsidRDefault="00015B8F" w14:paraId="6E0EF5F2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34FD796" w:rsidRDefault="00015B8F" w14:paraId="4EFE44F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34FD796" w:rsidRDefault="00015B8F" w14:paraId="0BA8A1E8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34FD796" w:rsidRDefault="00015B8F" w14:paraId="5F580384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34FD796" w:rsidRDefault="00015B8F" w14:paraId="4E8BCEAC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34FD796" w:rsidRDefault="00015B8F" w14:paraId="64846FA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34FD796" w:rsidRDefault="00015B8F" w14:paraId="47BC4B5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234FD796" w:rsidRDefault="002673CD" w14:paraId="1DA2EAC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34FD796" w:rsidR="002673C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6A096D9E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6FCE389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A82B97" w14:paraId="555E610F" w14:textId="6E52474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>
        <w:rPr>
          <w:rFonts w:ascii="Segoe UI Symbol" w:hAnsi="Segoe UI Symbol" w:eastAsia="MS Gothic" w:cs="Segoe UI Symbol"/>
          <w:b w:val="0"/>
          <w:szCs w:val="24"/>
        </w:rPr>
        <w:t xml:space="preserve">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85747A" w:rsidP="00F83B28" w:rsidRDefault="00AA1578" w14:paraId="20BE52B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×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40772CC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234FD796" w:rsidRDefault="00E22FBC" w14:paraId="36FD1439" w14:textId="0542973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234FD796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34FD796" w:rsidR="00E22FBC">
        <w:rPr>
          <w:rFonts w:ascii="Corbel" w:hAnsi="Corbel"/>
          <w:caps w:val="0"/>
          <w:smallCaps w:val="0"/>
        </w:rPr>
        <w:t>For</w:t>
      </w:r>
      <w:r w:rsidRPr="234FD796" w:rsidR="00445970">
        <w:rPr>
          <w:rFonts w:ascii="Corbel" w:hAnsi="Corbel"/>
          <w:caps w:val="0"/>
          <w:smallCaps w:val="0"/>
        </w:rPr>
        <w:t xml:space="preserve">ma zaliczenia </w:t>
      </w:r>
      <w:r w:rsidRPr="234FD796" w:rsidR="00445970">
        <w:rPr>
          <w:rFonts w:ascii="Corbel" w:hAnsi="Corbel"/>
          <w:caps w:val="0"/>
          <w:smallCaps w:val="0"/>
        </w:rPr>
        <w:t xml:space="preserve">przedmiotu </w:t>
      </w:r>
      <w:r w:rsidRPr="234FD796" w:rsidR="00E22FBC">
        <w:rPr>
          <w:rFonts w:ascii="Corbel" w:hAnsi="Corbel"/>
          <w:caps w:val="0"/>
          <w:smallCaps w:val="0"/>
        </w:rPr>
        <w:t>(</w:t>
      </w:r>
      <w:r w:rsidRPr="234FD796" w:rsidR="00E22FBC">
        <w:rPr>
          <w:rFonts w:ascii="Corbel" w:hAnsi="Corbel"/>
          <w:caps w:val="0"/>
          <w:smallCaps w:val="0"/>
        </w:rPr>
        <w:t xml:space="preserve">z toku) </w:t>
      </w:r>
      <w:r w:rsidRPr="234FD796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234FD796" w:rsidP="234FD796" w:rsidRDefault="234FD796" w14:paraId="53A7EEC3" w14:textId="71A2596A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:rsidR="009C54AE" w:rsidP="009C54AE" w:rsidRDefault="002673CD" w14:paraId="25FDB15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P="009C54AE" w:rsidRDefault="00E960BB" w14:paraId="1088256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20FA40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314AD6EA">
        <w:rPr>
          <w:rFonts w:ascii="Corbel" w:hAnsi="Corbel"/>
        </w:rPr>
        <w:t xml:space="preserve">2.Wymagania wstępne </w:t>
      </w:r>
    </w:p>
    <w:p w:rsidR="314AD6EA" w:rsidP="314AD6EA" w:rsidRDefault="314AD6EA" w14:paraId="33247F84" w14:textId="06575C6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14AD6EA" w14:paraId="323DAB2B" w14:textId="77777777">
        <w:tc>
          <w:tcPr>
            <w:tcW w:w="9670" w:type="dxa"/>
          </w:tcPr>
          <w:p w:rsidRPr="009C54AE" w:rsidR="0085747A" w:rsidP="314AD6EA" w:rsidRDefault="6536E698" w14:paraId="3D138E0F" w14:textId="280B8C6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14AD6EA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Pr="314AD6EA" w:rsidR="00AA1578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314AD6E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:rsidR="00153C41" w:rsidP="009C54AE" w:rsidRDefault="00153C41" w14:paraId="02DC62A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234FD796" w:rsidRDefault="234FD796" w14:paraId="103F996B" w14:textId="501D22F8">
      <w:r>
        <w:br w:type="page"/>
      </w:r>
    </w:p>
    <w:p w:rsidRPr="00C05F44" w:rsidR="0085747A" w:rsidP="234FD796" w:rsidRDefault="0071620A" w14:paraId="5BC20FFD" w14:textId="1DA4D167">
      <w:pPr>
        <w:pStyle w:val="Punktygwne"/>
        <w:spacing w:before="0" w:after="0"/>
        <w:rPr>
          <w:rFonts w:ascii="Corbel" w:hAnsi="Corbel"/>
        </w:rPr>
      </w:pPr>
      <w:r w:rsidRPr="234FD796" w:rsidR="0071620A">
        <w:rPr>
          <w:rFonts w:ascii="Corbel" w:hAnsi="Corbel"/>
        </w:rPr>
        <w:t>3.</w:t>
      </w:r>
      <w:r w:rsidRPr="234FD796" w:rsidR="0085747A">
        <w:rPr>
          <w:rFonts w:ascii="Corbel" w:hAnsi="Corbel"/>
        </w:rPr>
        <w:t xml:space="preserve"> </w:t>
      </w:r>
      <w:r w:rsidRPr="234FD796" w:rsidR="00A84C85">
        <w:rPr>
          <w:rFonts w:ascii="Corbel" w:hAnsi="Corbel"/>
        </w:rPr>
        <w:t xml:space="preserve">cele, efekty uczenia </w:t>
      </w:r>
      <w:r w:rsidRPr="234FD796" w:rsidR="00A84C85">
        <w:rPr>
          <w:rFonts w:ascii="Corbel" w:hAnsi="Corbel"/>
        </w:rPr>
        <w:t>się</w:t>
      </w:r>
      <w:r w:rsidRPr="234FD796" w:rsidR="0085747A">
        <w:rPr>
          <w:rFonts w:ascii="Corbel" w:hAnsi="Corbel"/>
        </w:rPr>
        <w:t>,</w:t>
      </w:r>
      <w:r w:rsidRPr="234FD796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3EEC3CE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07E901D3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10F7ACF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923D7D" w14:paraId="3063595E" w14:textId="77777777">
        <w:tc>
          <w:tcPr>
            <w:tcW w:w="851" w:type="dxa"/>
            <w:vAlign w:val="center"/>
          </w:tcPr>
          <w:p w:rsidRPr="009C54AE" w:rsidR="0085747A" w:rsidP="009C54AE" w:rsidRDefault="0085747A" w14:paraId="08B2FA6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1C1306" w:rsidRDefault="001C1306" w14:paraId="553D6BF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nabywa wyspecjalizowaną wiedzę w zakresie włączania w procesy administrowania podmiotu spoza sfery administracji publicznej oraz o formach prawnych ich udziału.</w:t>
            </w:r>
          </w:p>
        </w:tc>
      </w:tr>
      <w:tr w:rsidRPr="009C54AE" w:rsidR="0085747A" w:rsidTr="00923D7D" w14:paraId="69192E10" w14:textId="77777777">
        <w:tc>
          <w:tcPr>
            <w:tcW w:w="851" w:type="dxa"/>
            <w:vAlign w:val="center"/>
          </w:tcPr>
          <w:p w:rsidRPr="009C54AE" w:rsidR="0085747A" w:rsidP="004D6784" w:rsidRDefault="004D6784" w14:paraId="6E6829F0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4D6784" w:rsidRDefault="001C1306" w14:paraId="2D1DBE4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nabywa umiejętności w zakresie </w:t>
            </w:r>
            <w:r w:rsidR="004D6784">
              <w:rPr>
                <w:rFonts w:ascii="Corbel" w:hAnsi="Corbel"/>
                <w:b w:val="0"/>
                <w:sz w:val="24"/>
                <w:szCs w:val="24"/>
              </w:rPr>
              <w:t>praktycznego za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stosowania </w:t>
            </w:r>
            <w:r w:rsidR="004D6784">
              <w:rPr>
                <w:rFonts w:ascii="Corbel" w:hAnsi="Corbel"/>
                <w:b w:val="0"/>
                <w:sz w:val="24"/>
                <w:szCs w:val="24"/>
              </w:rPr>
              <w:t>konkretnej formy udziału podmiotów niepublicznych w sferach działania administracji publicznej.</w:t>
            </w:r>
          </w:p>
        </w:tc>
      </w:tr>
      <w:tr w:rsidRPr="009C54AE" w:rsidR="0085747A" w:rsidTr="00923D7D" w14:paraId="329B9635" w14:textId="77777777">
        <w:tc>
          <w:tcPr>
            <w:tcW w:w="851" w:type="dxa"/>
            <w:vAlign w:val="center"/>
          </w:tcPr>
          <w:p w:rsidRPr="009C54AE" w:rsidR="0085747A" w:rsidP="004D6784" w:rsidRDefault="0085747A" w14:paraId="0609033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D678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85747A" w:rsidP="004D6784" w:rsidRDefault="004D6784" w14:paraId="22CD21E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nabywa kompetencje w zakresie aktywnego uczestnictwa w przewidzianych przez prawo formach udziału w zadaniach administracji publicznej, tak z perspektywy obywatela, jak również członka organizacji.</w:t>
            </w:r>
          </w:p>
        </w:tc>
      </w:tr>
    </w:tbl>
    <w:p w:rsidRPr="009C54AE" w:rsidR="0085747A" w:rsidP="009C54AE" w:rsidRDefault="0085747A" w14:paraId="15DE3491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089352D4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16DD52A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DF254D" w:rsidR="0085747A" w:rsidTr="314AD6EA" w14:paraId="472E0145" w14:textId="77777777">
        <w:tc>
          <w:tcPr>
            <w:tcW w:w="1681" w:type="dxa"/>
            <w:vAlign w:val="center"/>
          </w:tcPr>
          <w:p w:rsidRPr="00DF254D" w:rsidR="0085747A" w:rsidP="314AD6EA" w:rsidRDefault="0085747A" w14:paraId="43B99183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smallCaps w:val="0"/>
                <w:szCs w:val="24"/>
              </w:rPr>
              <w:t>EK</w:t>
            </w:r>
            <w:r w:rsidRPr="00DF254D" w:rsidR="00A84C85">
              <w:rPr>
                <w:rFonts w:ascii="Corbel" w:hAnsi="Corbel" w:eastAsia="Corbel" w:cs="Corbel"/>
                <w:b w:val="0"/>
                <w:smallCaps w:val="0"/>
                <w:szCs w:val="24"/>
              </w:rPr>
              <w:t xml:space="preserve"> (</w:t>
            </w:r>
            <w:r w:rsidRPr="00DF254D" w:rsidR="00C05F44">
              <w:rPr>
                <w:rFonts w:ascii="Corbel" w:hAnsi="Corbel" w:eastAsia="Corbel" w:cs="Corbel"/>
                <w:b w:val="0"/>
                <w:smallCaps w:val="0"/>
                <w:szCs w:val="24"/>
              </w:rPr>
              <w:t>efekt uczenia się</w:t>
            </w:r>
            <w:r w:rsidRPr="00DF254D" w:rsidR="4579B842">
              <w:rPr>
                <w:rFonts w:ascii="Corbel" w:hAnsi="Corbel" w:eastAsia="Corbel" w:cs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DF254D" w:rsidR="0085747A" w:rsidP="314AD6EA" w:rsidRDefault="0085747A" w14:paraId="41102030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smallCaps w:val="0"/>
                <w:szCs w:val="24"/>
              </w:rPr>
              <w:t xml:space="preserve">Treść efektu </w:t>
            </w:r>
            <w:r w:rsidRPr="00DF254D" w:rsidR="00C05F44">
              <w:rPr>
                <w:rFonts w:ascii="Corbel" w:hAnsi="Corbel" w:eastAsia="Corbel" w:cs="Corbel"/>
                <w:b w:val="0"/>
                <w:smallCaps w:val="0"/>
                <w:szCs w:val="24"/>
              </w:rPr>
              <w:t xml:space="preserve">uczenia się </w:t>
            </w:r>
            <w:r w:rsidRPr="00DF254D">
              <w:rPr>
                <w:rFonts w:ascii="Corbel" w:hAnsi="Corbel" w:eastAsia="Corbel" w:cs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DF254D" w:rsidR="0085747A" w:rsidP="314AD6EA" w:rsidRDefault="0085747A" w14:paraId="22AFA3DC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F254D" w:rsidR="0030395F">
              <w:rPr>
                <w:rStyle w:val="Odwoanieprzypisudolnego"/>
                <w:rFonts w:ascii="Corbel" w:hAnsi="Corbel" w:eastAsia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DF254D" w:rsidR="0085747A" w:rsidTr="314AD6EA" w14:paraId="6D7BC9FF" w14:textId="77777777">
        <w:tc>
          <w:tcPr>
            <w:tcW w:w="1681" w:type="dxa"/>
          </w:tcPr>
          <w:p w:rsidRPr="00DF254D" w:rsidR="0085747A" w:rsidP="314AD6EA" w:rsidRDefault="0085747A" w14:paraId="4AF37F72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Pr="00DF254D" w:rsidR="0085747A" w:rsidP="314AD6EA" w:rsidRDefault="27B9C790" w14:paraId="7A6D07E9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Dysponuje pogłębioną wiedzą o relacjach między organami administracji publicznej oraz relacjach między nimi a jednostką i instytucjami społecznymi w odniesieniu do wybranych struktur i instytucji społecznych;</w:t>
            </w:r>
          </w:p>
        </w:tc>
        <w:tc>
          <w:tcPr>
            <w:tcW w:w="1865" w:type="dxa"/>
          </w:tcPr>
          <w:p w:rsidRPr="00DF254D" w:rsidR="0085747A" w:rsidP="314AD6EA" w:rsidRDefault="27B9C790" w14:paraId="43D56B22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K_W03</w:t>
            </w:r>
          </w:p>
        </w:tc>
      </w:tr>
      <w:tr w:rsidRPr="00DF254D" w:rsidR="0085747A" w:rsidTr="314AD6EA" w14:paraId="0A70DF10" w14:textId="77777777">
        <w:tc>
          <w:tcPr>
            <w:tcW w:w="1681" w:type="dxa"/>
          </w:tcPr>
          <w:p w:rsidRPr="00DF254D" w:rsidR="0085747A" w:rsidP="314AD6EA" w:rsidRDefault="0085747A" w14:paraId="410122E3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DF254D" w:rsidR="0085747A" w:rsidP="314AD6EA" w:rsidRDefault="27B9C790" w14:paraId="63A443FE" w14:textId="77777777">
            <w:pPr>
              <w:pStyle w:val="NormalnyWeb"/>
              <w:jc w:val="both"/>
              <w:rPr>
                <w:rFonts w:ascii="Corbel" w:hAnsi="Corbel" w:eastAsia="Corbel" w:cs="Corbel"/>
              </w:rPr>
            </w:pPr>
            <w:r w:rsidRPr="00DF254D">
              <w:rPr>
                <w:rFonts w:ascii="Corbel" w:hAnsi="Corbel" w:eastAsia="Corbel" w:cs="Corbel"/>
                <w:color w:val="000000" w:themeColor="text1"/>
              </w:rPr>
              <w:t>Wykazuje się pogłębioną wiedzą na temat teorii naukowych właściwych dla kierunku administracja oraz ma rozszerzoną wiedzę w zakresie miejsca i znaczenia nauk społecznych w systemie nauk oraz rozpoznaje ich relacje do innych nauk społecznych, znając zarys ewolucji instytucji administracyjnych i prawnych, a także posiadając szeroką wiedzę o poglądach doktryny i orzecznictwa na temat struktur i instytucji administracyjno-prawnych.</w:t>
            </w:r>
          </w:p>
        </w:tc>
        <w:tc>
          <w:tcPr>
            <w:tcW w:w="1865" w:type="dxa"/>
          </w:tcPr>
          <w:p w:rsidRPr="00DF254D" w:rsidR="0085747A" w:rsidP="314AD6EA" w:rsidRDefault="27B9C790" w14:paraId="2FD145D6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K_W06</w:t>
            </w:r>
          </w:p>
        </w:tc>
      </w:tr>
      <w:tr w:rsidRPr="00DF254D" w:rsidR="009075B7" w:rsidTr="314AD6EA" w14:paraId="3DC6FFF5" w14:textId="77777777">
        <w:tc>
          <w:tcPr>
            <w:tcW w:w="1681" w:type="dxa"/>
          </w:tcPr>
          <w:p w:rsidRPr="00DF254D" w:rsidR="009075B7" w:rsidP="314AD6EA" w:rsidRDefault="27B9C790" w14:paraId="272A24C2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DF254D" w:rsidR="009075B7" w:rsidP="314AD6EA" w:rsidRDefault="27B9C790" w14:paraId="16D0E5F2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:rsidRPr="00DF254D" w:rsidR="009075B7" w:rsidP="314AD6EA" w:rsidRDefault="27B9C790" w14:paraId="6712229E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K_U02</w:t>
            </w:r>
          </w:p>
        </w:tc>
      </w:tr>
      <w:tr w:rsidRPr="00DF254D" w:rsidR="009075B7" w:rsidTr="314AD6EA" w14:paraId="300AA9CA" w14:textId="77777777">
        <w:tc>
          <w:tcPr>
            <w:tcW w:w="1681" w:type="dxa"/>
          </w:tcPr>
          <w:p w:rsidRPr="00DF254D" w:rsidR="009075B7" w:rsidP="314AD6EA" w:rsidRDefault="27B9C790" w14:paraId="16563DD0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DF254D" w:rsidR="009075B7" w:rsidP="314AD6EA" w:rsidRDefault="27B9C790" w14:paraId="058E05F2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</w:t>
            </w:r>
          </w:p>
        </w:tc>
        <w:tc>
          <w:tcPr>
            <w:tcW w:w="1865" w:type="dxa"/>
          </w:tcPr>
          <w:p w:rsidRPr="00DF254D" w:rsidR="009075B7" w:rsidP="314AD6EA" w:rsidRDefault="27B9C790" w14:paraId="3486BCED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K_U03</w:t>
            </w:r>
          </w:p>
        </w:tc>
      </w:tr>
      <w:tr w:rsidRPr="00DF254D" w:rsidR="009075B7" w:rsidTr="314AD6EA" w14:paraId="4C26ECE6" w14:textId="77777777">
        <w:tc>
          <w:tcPr>
            <w:tcW w:w="1681" w:type="dxa"/>
          </w:tcPr>
          <w:p w:rsidRPr="00DF254D" w:rsidR="009075B7" w:rsidP="314AD6EA" w:rsidRDefault="27B9C790" w14:paraId="24206E1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Pr="00DF254D" w:rsidR="009075B7" w:rsidP="314AD6EA" w:rsidRDefault="27B9C790" w14:paraId="0B2D5689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Jest zdolny do samodzielnego rozwiazywania podstawowych problemów administracyjnych, prawnych i etycznych związanych z funkcjonowaniem struktur publicznych i niepublicznych</w:t>
            </w:r>
          </w:p>
        </w:tc>
        <w:tc>
          <w:tcPr>
            <w:tcW w:w="1865" w:type="dxa"/>
          </w:tcPr>
          <w:p w:rsidRPr="00DF254D" w:rsidR="009075B7" w:rsidP="314AD6EA" w:rsidRDefault="27B9C790" w14:paraId="655D6CE1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K_K02</w:t>
            </w:r>
          </w:p>
        </w:tc>
      </w:tr>
      <w:tr w:rsidRPr="00DF254D" w:rsidR="0085747A" w:rsidTr="314AD6EA" w14:paraId="17D858C5" w14:textId="77777777">
        <w:tc>
          <w:tcPr>
            <w:tcW w:w="1681" w:type="dxa"/>
          </w:tcPr>
          <w:p w:rsidRPr="00DF254D" w:rsidR="0085747A" w:rsidP="314AD6EA" w:rsidRDefault="0085747A" w14:paraId="0C5B0262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smallCaps w:val="0"/>
                <w:szCs w:val="24"/>
              </w:rPr>
              <w:t>EK_</w:t>
            </w:r>
            <w:r w:rsidRPr="00DF254D" w:rsidR="27B9C790">
              <w:rPr>
                <w:rFonts w:ascii="Corbel" w:hAnsi="Corbel" w:eastAsia="Corbel" w:cs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:rsidRPr="00DF254D" w:rsidR="0085747A" w:rsidP="314AD6EA" w:rsidRDefault="27B9C790" w14:paraId="1A772060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Potrafi działać w sposób zorganizowany, wykorzystując wiedzę i umiejętności zdobyte w trakcie studiów</w:t>
            </w:r>
          </w:p>
        </w:tc>
        <w:tc>
          <w:tcPr>
            <w:tcW w:w="1865" w:type="dxa"/>
          </w:tcPr>
          <w:p w:rsidRPr="00DF254D" w:rsidR="0085747A" w:rsidP="314AD6EA" w:rsidRDefault="27B9C790" w14:paraId="6721D43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K_K04</w:t>
            </w:r>
          </w:p>
        </w:tc>
      </w:tr>
    </w:tbl>
    <w:p w:rsidR="009075B7" w:rsidP="009C54AE" w:rsidRDefault="009075B7" w14:paraId="61D235E9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C54AE" w:rsidR="0085747A" w:rsidP="009C54AE" w:rsidRDefault="00675843" w14:paraId="586B1C43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2028106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3C0A25FF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14AD6EA" w14:paraId="4B686D1B" w14:textId="77777777">
        <w:tc>
          <w:tcPr>
            <w:tcW w:w="9520" w:type="dxa"/>
          </w:tcPr>
          <w:p w:rsidRPr="009C54AE" w:rsidR="0085747A" w:rsidP="314AD6EA" w:rsidRDefault="0085747A" w14:paraId="6C6074A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314AD6EA" w14:paraId="14CE602F" w14:textId="77777777">
        <w:tc>
          <w:tcPr>
            <w:tcW w:w="9520" w:type="dxa"/>
          </w:tcPr>
          <w:p w:rsidRPr="009C54AE" w:rsidR="0085747A" w:rsidP="314AD6EA" w:rsidRDefault="08509A22" w14:paraId="002E8C7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 xml:space="preserve">Administracja publiczna i jej zadania –podstawowe pojęcia. </w:t>
            </w:r>
          </w:p>
        </w:tc>
      </w:tr>
      <w:tr w:rsidRPr="009C54AE" w:rsidR="0085747A" w:rsidTr="314AD6EA" w14:paraId="33B31885" w14:textId="77777777">
        <w:tc>
          <w:tcPr>
            <w:tcW w:w="9520" w:type="dxa"/>
          </w:tcPr>
          <w:p w:rsidRPr="009C54AE" w:rsidR="0085747A" w:rsidP="314AD6EA" w:rsidRDefault="08509A22" w14:paraId="4C4CA71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>Pojęcie podmiotu spoza systemu administracji publicznej (podmiotu niepublicznego) i ich rodzaje.</w:t>
            </w:r>
          </w:p>
        </w:tc>
      </w:tr>
      <w:tr w:rsidRPr="009C54AE" w:rsidR="00B62C95" w:rsidTr="314AD6EA" w14:paraId="0AFBBBFA" w14:textId="77777777">
        <w:tc>
          <w:tcPr>
            <w:tcW w:w="9520" w:type="dxa"/>
          </w:tcPr>
          <w:p w:rsidRPr="009C54AE" w:rsidR="00B62C95" w:rsidP="314AD6EA" w:rsidRDefault="003F2912" w14:paraId="78C0795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 xml:space="preserve">Przesłanki </w:t>
            </w:r>
            <w:r w:rsidRPr="314AD6EA" w:rsidR="08509A22">
              <w:rPr>
                <w:rFonts w:ascii="Corbel" w:hAnsi="Corbel"/>
                <w:sz w:val="24"/>
                <w:szCs w:val="24"/>
              </w:rPr>
              <w:t xml:space="preserve">udziału podmiotów niepublicznych w realizacji zadań </w:t>
            </w:r>
            <w:r w:rsidRPr="314AD6EA">
              <w:rPr>
                <w:rFonts w:ascii="Corbel" w:hAnsi="Corbel"/>
                <w:sz w:val="24"/>
                <w:szCs w:val="24"/>
              </w:rPr>
              <w:t xml:space="preserve">organów </w:t>
            </w:r>
            <w:r w:rsidRPr="314AD6EA" w:rsidR="08509A22">
              <w:rPr>
                <w:rFonts w:ascii="Corbel" w:hAnsi="Corbel"/>
                <w:sz w:val="24"/>
                <w:szCs w:val="24"/>
              </w:rPr>
              <w:t xml:space="preserve">administracji </w:t>
            </w:r>
            <w:r w:rsidRPr="314AD6EA">
              <w:rPr>
                <w:rFonts w:ascii="Corbel" w:hAnsi="Corbel"/>
                <w:sz w:val="24"/>
                <w:szCs w:val="24"/>
              </w:rPr>
              <w:t>publicznej – perspektywa administracyjno-prawna, aksjologiczna, prakseologiczna.</w:t>
            </w:r>
          </w:p>
        </w:tc>
      </w:tr>
      <w:tr w:rsidRPr="009C54AE" w:rsidR="00B62C95" w:rsidTr="314AD6EA" w14:paraId="6AE959CC" w14:textId="77777777">
        <w:tc>
          <w:tcPr>
            <w:tcW w:w="9520" w:type="dxa"/>
          </w:tcPr>
          <w:p w:rsidRPr="009C54AE" w:rsidR="00B62C95" w:rsidP="314AD6EA" w:rsidRDefault="15522B42" w14:paraId="766710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>Podstawy prawne i formy udziału podmiotów niepublicznych w sferze wykonywania zadań administracji świadczącej</w:t>
            </w:r>
          </w:p>
        </w:tc>
      </w:tr>
      <w:tr w:rsidRPr="009C54AE" w:rsidR="00B62C95" w:rsidTr="314AD6EA" w14:paraId="0FD84192" w14:textId="77777777">
        <w:tc>
          <w:tcPr>
            <w:tcW w:w="9520" w:type="dxa"/>
          </w:tcPr>
          <w:p w:rsidRPr="009C54AE" w:rsidR="00B62C95" w:rsidP="314AD6EA" w:rsidRDefault="15522B42" w14:paraId="1526E2D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>Podstawy prawne i formy udziału podmiotów niepublicznych w sferze zadań administracji gospodarczej.</w:t>
            </w:r>
          </w:p>
        </w:tc>
      </w:tr>
      <w:tr w:rsidRPr="009C54AE" w:rsidR="00B62C95" w:rsidTr="314AD6EA" w14:paraId="33F9DDE3" w14:textId="77777777">
        <w:tc>
          <w:tcPr>
            <w:tcW w:w="9520" w:type="dxa"/>
          </w:tcPr>
          <w:p w:rsidRPr="009C54AE" w:rsidR="00B62C95" w:rsidP="314AD6EA" w:rsidRDefault="003F2912" w14:paraId="7658491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>Podstawy prawne i formy udziału podmiotów niepublicznych w sferze stanowienia aktów prawnych</w:t>
            </w:r>
            <w:r w:rsidRPr="314AD6EA" w:rsidR="15522B4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B62C95" w:rsidTr="314AD6EA" w14:paraId="1B4AE2EC" w14:textId="77777777">
        <w:tc>
          <w:tcPr>
            <w:tcW w:w="9520" w:type="dxa"/>
          </w:tcPr>
          <w:p w:rsidRPr="009C54AE" w:rsidR="00B62C95" w:rsidP="314AD6EA" w:rsidRDefault="003F2912" w14:paraId="13C22D2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>Podstawy prawne i formy udziału podmiotów niepublicznych w sferze stanowienia aktów planowania.</w:t>
            </w:r>
          </w:p>
        </w:tc>
      </w:tr>
      <w:tr w:rsidRPr="009C54AE" w:rsidR="003F2912" w:rsidTr="314AD6EA" w14:paraId="76375FF0" w14:textId="77777777">
        <w:tc>
          <w:tcPr>
            <w:tcW w:w="9520" w:type="dxa"/>
          </w:tcPr>
          <w:p w:rsidRPr="009C54AE" w:rsidR="003F2912" w:rsidP="314AD6EA" w:rsidRDefault="003F2912" w14:paraId="22F0429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>Podstawy prawne i formy udziału podmiotów niepublicznych w procesach kontroli.</w:t>
            </w:r>
          </w:p>
        </w:tc>
      </w:tr>
    </w:tbl>
    <w:p w:rsidRPr="009C54AE" w:rsidR="0085747A" w:rsidP="009C54AE" w:rsidRDefault="0085747A" w14:paraId="45686629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512402FE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6D93AAC7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14AD6EA" w14:paraId="3807A0FD" w14:textId="77777777">
        <w:tc>
          <w:tcPr>
            <w:tcW w:w="9520" w:type="dxa"/>
          </w:tcPr>
          <w:p w:rsidRPr="009C54AE" w:rsidR="0085747A" w:rsidP="009C54AE" w:rsidRDefault="0085747A" w14:paraId="550B92B2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314AD6EA" w14:paraId="03363F1C" w14:textId="77777777">
        <w:tc>
          <w:tcPr>
            <w:tcW w:w="9520" w:type="dxa"/>
          </w:tcPr>
          <w:p w:rsidRPr="009C54AE" w:rsidR="0085747A" w:rsidP="008A4150" w:rsidRDefault="7F288092" w14:paraId="17B7DA16" w14:textId="3200ED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 xml:space="preserve">Nie dotyczy </w:t>
            </w:r>
          </w:p>
        </w:tc>
      </w:tr>
    </w:tbl>
    <w:p w:rsidRPr="009C54AE" w:rsidR="0085747A" w:rsidP="009C54AE" w:rsidRDefault="0085747A" w14:paraId="531FC2B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47E4433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7B0B0ED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3F2912" w:rsidR="00153C41" w:rsidP="009C54AE" w:rsidRDefault="00153C41" w14:paraId="72458F1E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2912">
        <w:rPr>
          <w:rFonts w:ascii="Corbel" w:hAnsi="Corbel"/>
          <w:b w:val="0"/>
          <w:smallCaps w:val="0"/>
          <w:sz w:val="22"/>
        </w:rPr>
        <w:t>W</w:t>
      </w:r>
      <w:r w:rsidRPr="003F2912" w:rsidR="0085747A">
        <w:rPr>
          <w:rFonts w:ascii="Corbel" w:hAnsi="Corbel"/>
          <w:b w:val="0"/>
          <w:smallCaps w:val="0"/>
          <w:sz w:val="22"/>
        </w:rPr>
        <w:t>ykład</w:t>
      </w:r>
      <w:r w:rsidRPr="003F2912">
        <w:rPr>
          <w:rFonts w:ascii="Corbel" w:hAnsi="Corbel"/>
          <w:b w:val="0"/>
          <w:smallCaps w:val="0"/>
          <w:sz w:val="22"/>
        </w:rPr>
        <w:t xml:space="preserve">: </w:t>
      </w:r>
      <w:r w:rsidRPr="003F2912" w:rsidR="003F2912">
        <w:rPr>
          <w:rFonts w:ascii="Corbel" w:hAnsi="Corbel"/>
          <w:b w:val="0"/>
          <w:smallCaps w:val="0"/>
          <w:sz w:val="22"/>
        </w:rPr>
        <w:t xml:space="preserve">wykład informacyjny, </w:t>
      </w:r>
      <w:r w:rsidRPr="003F2912">
        <w:rPr>
          <w:rFonts w:ascii="Corbel" w:hAnsi="Corbel"/>
          <w:b w:val="0"/>
          <w:smallCaps w:val="0"/>
          <w:sz w:val="22"/>
        </w:rPr>
        <w:t>wykład</w:t>
      </w:r>
      <w:r w:rsidRPr="003F2912" w:rsidR="0085747A">
        <w:rPr>
          <w:rFonts w:ascii="Corbel" w:hAnsi="Corbel"/>
          <w:b w:val="0"/>
          <w:smallCaps w:val="0"/>
          <w:sz w:val="22"/>
        </w:rPr>
        <w:t xml:space="preserve"> problemowy</w:t>
      </w:r>
      <w:r w:rsidRPr="003F2912" w:rsidR="00923D7D">
        <w:rPr>
          <w:rFonts w:ascii="Corbel" w:hAnsi="Corbel"/>
          <w:b w:val="0"/>
          <w:smallCaps w:val="0"/>
          <w:sz w:val="22"/>
        </w:rPr>
        <w:t xml:space="preserve">, </w:t>
      </w:r>
      <w:r w:rsidRPr="003F2912" w:rsidR="0085747A">
        <w:rPr>
          <w:rFonts w:ascii="Corbel" w:hAnsi="Corbel"/>
          <w:b w:val="0"/>
          <w:smallCaps w:val="0"/>
          <w:sz w:val="22"/>
        </w:rPr>
        <w:t>wykład z prezentacją multimedialną</w:t>
      </w:r>
      <w:r w:rsidRPr="003F2912" w:rsidR="003F2912">
        <w:rPr>
          <w:rFonts w:ascii="Corbel" w:hAnsi="Corbel"/>
          <w:b w:val="0"/>
          <w:smallCaps w:val="0"/>
          <w:sz w:val="22"/>
        </w:rPr>
        <w:t>.</w:t>
      </w:r>
    </w:p>
    <w:p w:rsidR="00E960BB" w:rsidP="009C54AE" w:rsidRDefault="00E960BB" w14:paraId="71906E8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4CEC276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B05A7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7A8C062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68D4444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4D6784" w14:paraId="0D9F0A64" w14:textId="77777777">
        <w:tc>
          <w:tcPr>
            <w:tcW w:w="1962" w:type="dxa"/>
            <w:vAlign w:val="center"/>
          </w:tcPr>
          <w:p w:rsidRPr="009C54AE" w:rsidR="0085747A" w:rsidP="009C54AE" w:rsidRDefault="0071620A" w14:paraId="324D4B3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A82B97" w:rsidRDefault="00F974DA" w14:paraId="5A4B3F8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A82B97" w:rsidRDefault="009F4610" w14:paraId="13D0902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A82B97" w:rsidRDefault="0085747A" w14:paraId="43381DC3" w14:textId="426DD5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85747A" w:rsidP="00A82B97" w:rsidRDefault="0085747A" w14:paraId="5ADA8E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004D6784" w14:paraId="4CD4635F" w14:textId="77777777">
        <w:tc>
          <w:tcPr>
            <w:tcW w:w="1962" w:type="dxa"/>
          </w:tcPr>
          <w:p w:rsidRPr="009C54AE" w:rsidR="0085747A" w:rsidP="009C54AE" w:rsidRDefault="0085747A" w14:paraId="295E45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4D6784" w:rsidR="0085747A" w:rsidP="00A82B97" w:rsidRDefault="004D6784" w14:paraId="209DB2B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D6784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Pr="009C54AE" w:rsidR="0085747A" w:rsidP="00A82B97" w:rsidRDefault="004D6784" w14:paraId="5CDE078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4D6784" w:rsidTr="004D6784" w14:paraId="28E0ADFE" w14:textId="77777777">
        <w:tc>
          <w:tcPr>
            <w:tcW w:w="1962" w:type="dxa"/>
          </w:tcPr>
          <w:p w:rsidRPr="009C54AE" w:rsidR="004D6784" w:rsidP="004D6784" w:rsidRDefault="004D6784" w14:paraId="0AF501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4D6784" w:rsidR="004D6784" w:rsidP="00A82B97" w:rsidRDefault="004D6784" w14:paraId="74421C0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D6784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Pr="009C54AE" w:rsidR="004D6784" w:rsidP="00A82B97" w:rsidRDefault="004D6784" w14:paraId="273B4C0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4D6784" w:rsidTr="004D6784" w14:paraId="12FDCF77" w14:textId="77777777">
        <w:tc>
          <w:tcPr>
            <w:tcW w:w="1962" w:type="dxa"/>
          </w:tcPr>
          <w:p w:rsidRPr="009C54AE" w:rsidR="004D6784" w:rsidP="004D6784" w:rsidRDefault="004D6784" w14:paraId="4E7FB0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4D6784" w:rsidR="004D6784" w:rsidP="00A82B97" w:rsidRDefault="004D6784" w14:paraId="1390023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D6784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Pr="009C54AE" w:rsidR="004D6784" w:rsidP="00A82B97" w:rsidRDefault="004D6784" w14:paraId="16B0AD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4D6784" w:rsidTr="004D6784" w14:paraId="2683E265" w14:textId="77777777">
        <w:tc>
          <w:tcPr>
            <w:tcW w:w="1962" w:type="dxa"/>
          </w:tcPr>
          <w:p w:rsidRPr="009C54AE" w:rsidR="004D6784" w:rsidP="004D6784" w:rsidRDefault="004D6784" w14:paraId="2E0CBD4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4D6784" w:rsidR="004D6784" w:rsidP="00A82B97" w:rsidRDefault="004D6784" w14:paraId="39C63DB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D6784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Pr="009C54AE" w:rsidR="004D6784" w:rsidP="00A82B97" w:rsidRDefault="004D6784" w14:paraId="053A3EB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4D6784" w:rsidTr="004D6784" w14:paraId="0EB19DA4" w14:textId="77777777">
        <w:tc>
          <w:tcPr>
            <w:tcW w:w="1962" w:type="dxa"/>
          </w:tcPr>
          <w:p w:rsidRPr="009C54AE" w:rsidR="004D6784" w:rsidP="004D6784" w:rsidRDefault="004D6784" w14:paraId="2C910B3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4D6784" w:rsidR="004D6784" w:rsidP="00A82B97" w:rsidRDefault="004D6784" w14:paraId="5368249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D6784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Pr="009C54AE" w:rsidR="004D6784" w:rsidP="00A82B97" w:rsidRDefault="004D6784" w14:paraId="5D51302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4D6784" w:rsidTr="004D6784" w14:paraId="0D8BFF2D" w14:textId="77777777">
        <w:tc>
          <w:tcPr>
            <w:tcW w:w="1962" w:type="dxa"/>
          </w:tcPr>
          <w:p w:rsidRPr="009C54AE" w:rsidR="004D6784" w:rsidP="004D6784" w:rsidRDefault="004D6784" w14:paraId="4EF9630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4D6784" w:rsidR="004D6784" w:rsidP="00A82B97" w:rsidRDefault="004D6784" w14:paraId="50583A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D6784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Pr="009C54AE" w:rsidR="004D6784" w:rsidP="00A82B97" w:rsidRDefault="004D6784" w14:paraId="63B764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:rsidRPr="009C54AE" w:rsidR="00923D7D" w:rsidP="009C54AE" w:rsidRDefault="00923D7D" w14:paraId="4EC9247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234FD796" w:rsidRDefault="234FD796" w14:paraId="3A014BD2" w14:textId="50F0064D">
      <w:r>
        <w:br w:type="page"/>
      </w:r>
    </w:p>
    <w:p w:rsidRPr="009C54AE" w:rsidR="0085747A" w:rsidP="009C54AE" w:rsidRDefault="003E1941" w14:paraId="1589794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5FF20B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23D7D" w14:paraId="4EB5CFCA" w14:textId="77777777">
        <w:tc>
          <w:tcPr>
            <w:tcW w:w="9670" w:type="dxa"/>
          </w:tcPr>
          <w:p w:rsidR="0085747A" w:rsidP="009C54AE" w:rsidRDefault="004D6784" w14:paraId="3795F6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zajęciach oraz złożenia z oceną pozytywną egzaminu końcowego. Przyjęte dla oceny kryteria odnoszą się do stopnia osiągnięcia przez studenta założonych efektów uczenia się i kształtują się w następujący sposób: poniżej 505-ocena niedostateczna, w przedziale 51-60%- ocena dostateczny, 61-70%- dostateczny plus, 71-80% - dobry, 81-90%- dobry plus, powyżej 90% - bardzo dobry.</w:t>
            </w:r>
          </w:p>
          <w:p w:rsidRPr="009C54AE" w:rsidR="0085747A" w:rsidP="004D6784" w:rsidRDefault="0085747A" w14:paraId="0F0F081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2FF161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5A282CA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524580D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234FD796" w14:paraId="1B62F229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F6DB71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F14C8A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234FD796" w14:paraId="1F37340B" w14:textId="77777777">
        <w:tc>
          <w:tcPr>
            <w:tcW w:w="4962" w:type="dxa"/>
            <w:tcMar/>
          </w:tcPr>
          <w:p w:rsidRPr="009C54AE" w:rsidR="0085747A" w:rsidP="009C54AE" w:rsidRDefault="00C61DC5" w14:paraId="3DF0BE8D" w14:textId="021D12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34FD796" w:rsidR="00C61DC5">
              <w:rPr>
                <w:rFonts w:ascii="Corbel" w:hAnsi="Corbel"/>
                <w:sz w:val="24"/>
                <w:szCs w:val="24"/>
              </w:rPr>
              <w:t>G</w:t>
            </w:r>
            <w:r w:rsidRPr="234FD796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234FD796" w:rsidR="23E3151E">
              <w:rPr>
                <w:rFonts w:ascii="Corbel" w:hAnsi="Corbel"/>
                <w:sz w:val="24"/>
                <w:szCs w:val="24"/>
              </w:rPr>
              <w:t>z </w:t>
            </w:r>
            <w:r w:rsidRPr="234FD796" w:rsidR="5EA9F38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234FD796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AA1578" w14:paraId="57CAEE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C61DC5" w:rsidTr="234FD796" w14:paraId="007BEBA6" w14:textId="77777777">
        <w:tc>
          <w:tcPr>
            <w:tcW w:w="4962" w:type="dxa"/>
            <w:tcMar/>
          </w:tcPr>
          <w:p w:rsidRPr="009C54AE" w:rsidR="00C61DC5" w:rsidP="009C54AE" w:rsidRDefault="00C61DC5" w14:paraId="23D4451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216C4F7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AA1578" w14:paraId="533056B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C61DC5" w:rsidTr="234FD796" w14:paraId="50C9B1AC" w14:textId="77777777">
        <w:tc>
          <w:tcPr>
            <w:tcW w:w="4962" w:type="dxa"/>
            <w:tcMar/>
          </w:tcPr>
          <w:p w:rsidRPr="009C54AE" w:rsidR="0071620A" w:rsidP="009C54AE" w:rsidRDefault="00C61DC5" w14:paraId="2D0BFD1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3FFA627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AA1578" w14:paraId="03A0F45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234FD796" w14:paraId="5D6F1E55" w14:textId="77777777">
        <w:tc>
          <w:tcPr>
            <w:tcW w:w="4962" w:type="dxa"/>
            <w:tcMar/>
          </w:tcPr>
          <w:p w:rsidRPr="009C54AE" w:rsidR="0085747A" w:rsidP="009C54AE" w:rsidRDefault="0085747A" w14:paraId="64B2030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AA1578" w14:paraId="1C2BF55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85747A" w:rsidTr="234FD796" w14:paraId="259F69B7" w14:textId="77777777">
        <w:tc>
          <w:tcPr>
            <w:tcW w:w="4962" w:type="dxa"/>
            <w:tcMar/>
          </w:tcPr>
          <w:p w:rsidRPr="009C54AE" w:rsidR="0085747A" w:rsidP="009C54AE" w:rsidRDefault="0085747A" w14:paraId="0AEB910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AA1578" w14:paraId="0A276D7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6FA75224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10725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0A465F2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48BCDFD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314AD6EA" w14:paraId="55388C3F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0E31DF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314AD6EA" w:rsidRDefault="31152581" w14:paraId="740093F1" w14:textId="1A8C9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14AD6E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314AD6EA" w14:paraId="572759B0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56924E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314AD6EA" w:rsidRDefault="3FD24038" w14:paraId="5DBA8258" w14:textId="2AFDF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4AD6E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1BA8881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2B7A657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1193C1D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8"/>
      </w:tblGrid>
      <w:tr w:rsidRPr="00A82B97" w:rsidR="0085747A" w:rsidTr="314AD6EA" w14:paraId="560033F9" w14:textId="77777777">
        <w:trPr>
          <w:trHeight w:val="397"/>
        </w:trPr>
        <w:tc>
          <w:tcPr>
            <w:tcW w:w="7513" w:type="dxa"/>
          </w:tcPr>
          <w:p w:rsidRPr="00A82B97" w:rsidR="0085747A" w:rsidP="314AD6EA" w:rsidRDefault="0085747A" w14:paraId="6C809B70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2B97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Pr="00A82B97" w:rsidR="314AD6EA" w:rsidP="314AD6EA" w:rsidRDefault="314AD6EA" w14:paraId="1A6E03CF" w14:textId="2F7D7B2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A82B97" w:rsidR="00B97156" w:rsidP="00B97156" w:rsidRDefault="00A82B97" w14:paraId="1CD81053" w14:textId="2BF15C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A82B97" w:rsidR="00B97156">
              <w:rPr>
                <w:rFonts w:ascii="Corbel" w:hAnsi="Corbel"/>
                <w:b w:val="0"/>
                <w:smallCaps w:val="0"/>
                <w:szCs w:val="24"/>
              </w:rPr>
              <w:t xml:space="preserve">S. Biernat, </w:t>
            </w:r>
            <w:r w:rsidRPr="00A82B97" w:rsidR="00B9715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Prywatyzacja zadań publicznych. Problematyka prawna</w:t>
            </w:r>
            <w:r w:rsidRPr="00A82B97" w:rsidR="00B97156">
              <w:rPr>
                <w:rFonts w:ascii="Corbel" w:hAnsi="Corbel"/>
                <w:b w:val="0"/>
                <w:smallCaps w:val="0"/>
                <w:szCs w:val="24"/>
              </w:rPr>
              <w:t>, Warszawa</w:t>
            </w:r>
            <w:r w:rsidRPr="00A82B97" w:rsidR="00B62C95">
              <w:rPr>
                <w:rFonts w:ascii="Corbel" w:hAnsi="Corbel"/>
                <w:b w:val="0"/>
                <w:smallCaps w:val="0"/>
                <w:szCs w:val="24"/>
              </w:rPr>
              <w:t>-Kraków</w:t>
            </w:r>
            <w:r w:rsidRPr="00A82B97" w:rsidR="00B97156">
              <w:rPr>
                <w:rFonts w:ascii="Corbel" w:hAnsi="Corbel"/>
                <w:b w:val="0"/>
                <w:smallCaps w:val="0"/>
                <w:szCs w:val="24"/>
              </w:rPr>
              <w:t xml:space="preserve"> 1994</w:t>
            </w:r>
            <w:r w:rsidR="00DF25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A82B97" w:rsidR="00B97156" w:rsidP="003F2912" w:rsidRDefault="00A82B97" w14:paraId="27F704B7" w14:textId="1ED3E4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Pr="00A82B97" w:rsidR="00B97156">
              <w:rPr>
                <w:rFonts w:ascii="Corbel" w:hAnsi="Corbel"/>
                <w:b w:val="0"/>
                <w:smallCaps w:val="0"/>
                <w:szCs w:val="24"/>
              </w:rPr>
              <w:t>L. Zacharko</w:t>
            </w:r>
            <w:r w:rsidR="00D5621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751EF" w:rsidR="00DF254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Prywatyzacja zadań publicznych gminy. Studium administracyjnoprawne</w:t>
            </w:r>
            <w:r w:rsidRPr="00A82B97" w:rsidR="00B97156">
              <w:rPr>
                <w:rFonts w:ascii="Corbel" w:hAnsi="Corbel"/>
                <w:b w:val="0"/>
                <w:smallCaps w:val="0"/>
                <w:szCs w:val="24"/>
              </w:rPr>
              <w:t xml:space="preserve"> Katowice 2000</w:t>
            </w:r>
            <w:r w:rsidR="00DF25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D5621E" w:rsidR="00D5621E" w:rsidP="001C1306" w:rsidRDefault="00A82B97" w14:paraId="737B87CE" w14:textId="60F02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A82B97" w:rsidR="001C1306"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</w:t>
            </w:r>
            <w:r w:rsidRPr="00A82B97" w:rsidR="001C130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shd w:val="clear" w:color="auto" w:fill="FFFFFF"/>
              </w:rPr>
              <w:t>Relacje administracji publicznej z podmiotami niepublicznymi w sferze stanowienia przepisów i planów działania</w:t>
            </w:r>
            <w:r w:rsidRPr="00A82B97" w:rsidR="001C1306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, [w:], Administracja </w:t>
            </w:r>
            <w:proofErr w:type="spellStart"/>
            <w:r w:rsidRPr="00A82B97" w:rsidR="001C1306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niewładcza</w:t>
            </w:r>
            <w:proofErr w:type="spellEnd"/>
            <w:r w:rsidRPr="00A82B97" w:rsidR="001C1306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(red. ) A. Barczewska-Dziobek, K. Kłosowska-Lasek, Rzeszów 2014</w:t>
            </w:r>
            <w:r w:rsidRPr="00A82B97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.</w:t>
            </w:r>
          </w:p>
          <w:p w:rsidRPr="00A82B97" w:rsidR="001C1306" w:rsidP="003F2912" w:rsidRDefault="001C1306" w14:paraId="296D02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A82B97" w:rsidR="0085747A" w:rsidTr="314AD6EA" w14:paraId="52825045" w14:textId="77777777">
        <w:trPr>
          <w:trHeight w:val="397"/>
        </w:trPr>
        <w:tc>
          <w:tcPr>
            <w:tcW w:w="7513" w:type="dxa"/>
          </w:tcPr>
          <w:p w:rsidRPr="00A82B97" w:rsidR="003F2912" w:rsidP="314AD6EA" w:rsidRDefault="0085747A" w14:paraId="60D6CC45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2B97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Pr="00A82B97" w:rsidR="314AD6EA" w:rsidP="314AD6EA" w:rsidRDefault="314AD6EA" w14:paraId="6367A705" w14:textId="48EF7B7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A82B97" w:rsidR="003F2912" w:rsidP="003F2912" w:rsidRDefault="00A82B97" w14:paraId="2B6753BA" w14:textId="2BC613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B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A82B97" w:rsidR="003F29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Blicharz, </w:t>
            </w:r>
            <w:r w:rsidRPr="00A82B97" w:rsidR="003F291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Udział polskich organizacji pozarządowych w wykonywaniu zadań publicznych</w:t>
            </w:r>
            <w:r w:rsidRPr="00A82B97" w:rsidR="003F29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2005</w:t>
            </w:r>
            <w:r w:rsidR="00DF25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A82B97" w:rsidR="00B97156" w:rsidP="00B97156" w:rsidRDefault="00A82B97" w14:paraId="3603C62F" w14:textId="3E7E98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Pr="00A82B97" w:rsidR="00B97156">
              <w:rPr>
                <w:rFonts w:ascii="Corbel" w:hAnsi="Corbel"/>
                <w:b w:val="0"/>
                <w:smallCaps w:val="0"/>
                <w:szCs w:val="24"/>
              </w:rPr>
              <w:t xml:space="preserve">J. Szlachetko, </w:t>
            </w:r>
            <w:r w:rsidRPr="00A82B9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</w:t>
            </w:r>
            <w:r w:rsidRPr="00A82B97" w:rsidR="00B9715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dział </w:t>
            </w:r>
            <w:r w:rsidRPr="00A82B97" w:rsidR="00B62C9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podmiotów</w:t>
            </w:r>
            <w:r w:rsidRPr="00A82B97" w:rsidR="00B9715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spoza systemu administracji publicznej w stanowieniu prawa miejscowego przez organy jednostek </w:t>
            </w:r>
            <w:r w:rsidRPr="00A82B97" w:rsidR="00B62C9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samorządu</w:t>
            </w:r>
            <w:r w:rsidRPr="00A82B97" w:rsidR="00B9715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terytorialnego</w:t>
            </w:r>
            <w:r w:rsidRPr="00A82B97" w:rsidR="00B97156">
              <w:rPr>
                <w:rFonts w:ascii="Corbel" w:hAnsi="Corbel"/>
                <w:b w:val="0"/>
                <w:smallCaps w:val="0"/>
                <w:szCs w:val="24"/>
              </w:rPr>
              <w:t xml:space="preserve">, Gdańsk </w:t>
            </w:r>
            <w:r w:rsidRPr="00A82B97" w:rsidR="00B62C95">
              <w:rPr>
                <w:rFonts w:ascii="Corbel" w:hAnsi="Corbel"/>
                <w:b w:val="0"/>
                <w:smallCaps w:val="0"/>
                <w:szCs w:val="24"/>
              </w:rPr>
              <w:t>2016</w:t>
            </w:r>
            <w:r w:rsidR="00DF25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A82B97" w:rsidR="00B62C95" w:rsidP="00B62C95" w:rsidRDefault="00A82B97" w14:paraId="49D6DB15" w14:textId="29A50C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A82B97" w:rsidR="00B62C95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proofErr w:type="spellStart"/>
            <w:r w:rsidRPr="00A82B97" w:rsidR="00B62C95">
              <w:rPr>
                <w:rFonts w:ascii="Corbel" w:hAnsi="Corbel"/>
                <w:b w:val="0"/>
                <w:smallCaps w:val="0"/>
                <w:szCs w:val="24"/>
              </w:rPr>
              <w:t>Szymkow</w:t>
            </w:r>
            <w:proofErr w:type="spellEnd"/>
            <w:r w:rsidRPr="00A82B97" w:rsidR="00B62C9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82B97" w:rsidR="00B62C9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Uspołecznienie a prywatyzacja zadań publicznych w świetle rozwoju społeczeństwa obywatelskiego</w:t>
            </w:r>
            <w:r w:rsidRPr="00A82B97" w:rsidR="00B62C95">
              <w:rPr>
                <w:rFonts w:ascii="Corbel" w:hAnsi="Corbel"/>
                <w:b w:val="0"/>
                <w:smallCaps w:val="0"/>
                <w:szCs w:val="24"/>
              </w:rPr>
              <w:t>, http://www.repozytorium.uni.wroc.pl/Content/79893/PDF/04_B_Szymkow_Uspolecznienie_a_prywatyzacja_zadan_publicznych.pdf,</w:t>
            </w:r>
          </w:p>
          <w:p w:rsidRPr="00A82B97" w:rsidR="00B62C95" w:rsidP="001C1306" w:rsidRDefault="00A82B97" w14:paraId="529F7E95" w14:textId="3DEAC0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B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A82B97" w:rsidR="003F29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Nitecki, </w:t>
            </w:r>
            <w:r w:rsidRPr="00A82B97" w:rsidR="003F291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Współpraca </w:t>
            </w:r>
            <w:r w:rsidRPr="00A82B97" w:rsidR="001C130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międzysektorowa i zlecanie zadań</w:t>
            </w:r>
            <w:r w:rsidRPr="00A82B97" w:rsidR="003F291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podmiotom niepublicznym</w:t>
            </w:r>
            <w:r w:rsidRPr="00A82B97" w:rsidR="001C130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: pożytku publicznego i biznesowym (w ramach różnego rodzaju partnerstw) w sferze pomocy społecznej</w:t>
            </w:r>
            <w:r w:rsidRPr="00A82B97" w:rsidR="001C13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5621E" w:rsidR="001C1306">
              <w:rPr>
                <w:rFonts w:ascii="Corbel" w:hAnsi="Corbel"/>
                <w:b w:val="0"/>
                <w:smallCaps w:val="0"/>
                <w:szCs w:val="24"/>
              </w:rPr>
              <w:t>https://wrzos.org.pl/projekt1.18/download/Ekspertyzy%20prawna%20ZE%20modele.pdf</w:t>
            </w:r>
          </w:p>
          <w:p w:rsidRPr="00A82B97" w:rsidR="001C1306" w:rsidP="001C1306" w:rsidRDefault="00A82B97" w14:paraId="4BC7FEAF" w14:textId="72FF83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B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5. </w:t>
            </w:r>
            <w:r w:rsidRPr="00A82B97" w:rsidR="001C13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Szewczak, </w:t>
            </w:r>
            <w:r w:rsidRPr="00A82B97" w:rsidR="001C130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Administrowanie rozwojem regionalnym w systemie prawa administracyjnego</w:t>
            </w:r>
            <w:r w:rsidRPr="00A82B97" w:rsidR="001C13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2013.</w:t>
            </w:r>
          </w:p>
        </w:tc>
      </w:tr>
    </w:tbl>
    <w:p w:rsidRPr="009C54AE" w:rsidR="0085747A" w:rsidP="009C54AE" w:rsidRDefault="0085747A" w14:paraId="6C4E58F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14B78C7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0939202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7DEA" w:rsidP="00C16ABF" w:rsidRDefault="00967DEA" w14:paraId="7ECC0D7A" w14:textId="77777777">
      <w:pPr>
        <w:spacing w:after="0" w:line="240" w:lineRule="auto"/>
      </w:pPr>
      <w:r>
        <w:separator/>
      </w:r>
    </w:p>
  </w:endnote>
  <w:endnote w:type="continuationSeparator" w:id="0">
    <w:p w:rsidR="00967DEA" w:rsidP="00C16ABF" w:rsidRDefault="00967DEA" w14:paraId="02B22FC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7DEA" w:rsidP="00C16ABF" w:rsidRDefault="00967DEA" w14:paraId="51CB7B38" w14:textId="77777777">
      <w:pPr>
        <w:spacing w:after="0" w:line="240" w:lineRule="auto"/>
      </w:pPr>
      <w:r>
        <w:separator/>
      </w:r>
    </w:p>
  </w:footnote>
  <w:footnote w:type="continuationSeparator" w:id="0">
    <w:p w:rsidR="00967DEA" w:rsidP="00C16ABF" w:rsidRDefault="00967DEA" w14:paraId="53AB520D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B8ABAC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6270948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30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1306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3C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91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912"/>
    <w:rsid w:val="003F38C0"/>
    <w:rsid w:val="004048B3"/>
    <w:rsid w:val="00414E3C"/>
    <w:rsid w:val="0042244A"/>
    <w:rsid w:val="0042745A"/>
    <w:rsid w:val="00431D5C"/>
    <w:rsid w:val="004362C6"/>
    <w:rsid w:val="00437FA2"/>
    <w:rsid w:val="00445970"/>
    <w:rsid w:val="00454A2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6784"/>
    <w:rsid w:val="004F1551"/>
    <w:rsid w:val="004F4E53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5314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243F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19C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0FD9"/>
    <w:rsid w:val="0081554D"/>
    <w:rsid w:val="0081707E"/>
    <w:rsid w:val="00824AC1"/>
    <w:rsid w:val="008449B3"/>
    <w:rsid w:val="008552A2"/>
    <w:rsid w:val="0085747A"/>
    <w:rsid w:val="00877050"/>
    <w:rsid w:val="00884922"/>
    <w:rsid w:val="00885F64"/>
    <w:rsid w:val="008917F9"/>
    <w:rsid w:val="008A415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5B7"/>
    <w:rsid w:val="00916188"/>
    <w:rsid w:val="00923D7D"/>
    <w:rsid w:val="009508DF"/>
    <w:rsid w:val="00950DAC"/>
    <w:rsid w:val="0095312C"/>
    <w:rsid w:val="00954A07"/>
    <w:rsid w:val="00967DEA"/>
    <w:rsid w:val="00997F14"/>
    <w:rsid w:val="009A78D9"/>
    <w:rsid w:val="009C3E31"/>
    <w:rsid w:val="009C54AE"/>
    <w:rsid w:val="009C788E"/>
    <w:rsid w:val="009D3F3B"/>
    <w:rsid w:val="009E0543"/>
    <w:rsid w:val="009E3B41"/>
    <w:rsid w:val="009E499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B97"/>
    <w:rsid w:val="00A84C85"/>
    <w:rsid w:val="00A97DE1"/>
    <w:rsid w:val="00AA1578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C95"/>
    <w:rsid w:val="00B66529"/>
    <w:rsid w:val="00B75946"/>
    <w:rsid w:val="00B8056E"/>
    <w:rsid w:val="00B819C8"/>
    <w:rsid w:val="00B82308"/>
    <w:rsid w:val="00B90885"/>
    <w:rsid w:val="00B97156"/>
    <w:rsid w:val="00BB520A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21E"/>
    <w:rsid w:val="00D608D1"/>
    <w:rsid w:val="00D74119"/>
    <w:rsid w:val="00D8075B"/>
    <w:rsid w:val="00D8678B"/>
    <w:rsid w:val="00D93AD1"/>
    <w:rsid w:val="00DA2114"/>
    <w:rsid w:val="00DE09C0"/>
    <w:rsid w:val="00DE212F"/>
    <w:rsid w:val="00DE4A14"/>
    <w:rsid w:val="00DF254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60CE"/>
    <w:rsid w:val="00ED03AB"/>
    <w:rsid w:val="00ED32D2"/>
    <w:rsid w:val="00ED6C50"/>
    <w:rsid w:val="00EE32DE"/>
    <w:rsid w:val="00EE5457"/>
    <w:rsid w:val="00F068BE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0B283B"/>
    <w:rsid w:val="06A6F720"/>
    <w:rsid w:val="08509A22"/>
    <w:rsid w:val="094EF3A3"/>
    <w:rsid w:val="0E8180A5"/>
    <w:rsid w:val="15522B42"/>
    <w:rsid w:val="17807A34"/>
    <w:rsid w:val="1E1065EE"/>
    <w:rsid w:val="234FD796"/>
    <w:rsid w:val="23E3151E"/>
    <w:rsid w:val="27B9C790"/>
    <w:rsid w:val="286D17F5"/>
    <w:rsid w:val="2A08E856"/>
    <w:rsid w:val="31152581"/>
    <w:rsid w:val="314AD6EA"/>
    <w:rsid w:val="31FAD1DE"/>
    <w:rsid w:val="374E4491"/>
    <w:rsid w:val="389302E0"/>
    <w:rsid w:val="39FF8CBB"/>
    <w:rsid w:val="3FD24038"/>
    <w:rsid w:val="44A088FC"/>
    <w:rsid w:val="4579B842"/>
    <w:rsid w:val="48B42001"/>
    <w:rsid w:val="5EA9F38A"/>
    <w:rsid w:val="6536E698"/>
    <w:rsid w:val="662745A9"/>
    <w:rsid w:val="68560330"/>
    <w:rsid w:val="6E9094B1"/>
    <w:rsid w:val="75EE6BF4"/>
    <w:rsid w:val="7F288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21519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9075B7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4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39B70-79D4-49EE-8786-8567A731E16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7</revision>
  <lastPrinted>2019-02-06T12:12:00.0000000Z</lastPrinted>
  <dcterms:created xsi:type="dcterms:W3CDTF">2023-09-11T16:19:00.0000000Z</dcterms:created>
  <dcterms:modified xsi:type="dcterms:W3CDTF">2023-09-30T10:59:34.3920465Z</dcterms:modified>
</coreProperties>
</file>